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Gedling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Gedling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Gedling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Gedling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Gedling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Gedling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Gedling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Gedling is estimated to be </w:t>
      </w:r>
      <w:r w:rsidRPr="00773DF7">
        <w:rPr>
          <w:rFonts w:ascii="Libre Franklin Light" w:eastAsia="Times New Roman" w:hAnsi="Libre Franklin Light" w:cs="Calibri Light"/>
          <w:b/>
          <w:bCs/>
          <w:color w:val="C45911" w:themeColor="accent2" w:themeShade="BF"/>
        </w:rPr>
        <w:t xml:space="preserve">£1,733,089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Gedling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Gedling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Gedling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Gedling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ed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Gedling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ed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Gedling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Gedling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ed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Gedling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Gedling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Gedling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Gedling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Gedling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Gedling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£1,733,089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Gedling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£583,795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£41,821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£1,045,918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£1,733,089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Gedling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Gedling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Gedling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Gedling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Gedling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Gedling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Gedling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Gedling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Gedling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E8E487C-FBDA-44E1-8E21-6AEAAF59B74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